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5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1984"/>
      </w:tblGrid>
      <w:tr w:rsidR="00973A87" w:rsidRPr="00B133B8">
        <w:tc>
          <w:tcPr>
            <w:tcW w:w="7338" w:type="dxa"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B133B8">
              <w:rPr>
                <w:rFonts w:ascii="Comic Sans MS" w:hAnsi="Comic Sans MS" w:cs="Comic Sans MS"/>
                <w:lang w:eastAsia="tr-TR"/>
              </w:rPr>
              <w:t>Adı:………………………………………………………………                   sınıfı: …………………………</w:t>
            </w:r>
          </w:p>
        </w:tc>
        <w:tc>
          <w:tcPr>
            <w:tcW w:w="1984" w:type="dxa"/>
            <w:vMerge w:val="restart"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B133B8">
              <w:rPr>
                <w:rFonts w:ascii="Comic Sans MS" w:hAnsi="Comic Sans MS" w:cs="Comic Sans MS"/>
                <w:lang w:eastAsia="tr-TR"/>
              </w:rPr>
              <w:t>PUAN :</w:t>
            </w:r>
          </w:p>
        </w:tc>
      </w:tr>
      <w:tr w:rsidR="00973A87" w:rsidRPr="00B133B8">
        <w:tc>
          <w:tcPr>
            <w:tcW w:w="7338" w:type="dxa"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B133B8">
              <w:rPr>
                <w:rFonts w:ascii="Comic Sans MS" w:hAnsi="Comic Sans MS" w:cs="Comic Sans MS"/>
                <w:lang w:eastAsia="tr-TR"/>
              </w:rPr>
              <w:t>Soyadı:…………………………………………………………                    no:    ………………………</w:t>
            </w:r>
          </w:p>
        </w:tc>
        <w:tc>
          <w:tcPr>
            <w:tcW w:w="1984" w:type="dxa"/>
            <w:vMerge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973A87" w:rsidRPr="00A829B8" w:rsidRDefault="00973A87" w:rsidP="000A5847">
      <w:pPr>
        <w:jc w:val="center"/>
        <w:rPr>
          <w:rFonts w:ascii="Comic Sans MS" w:hAnsi="Comic Sans MS" w:cs="Comic Sans MS"/>
          <w:b/>
          <w:bCs/>
          <w:color w:val="0070C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>YAHYA KEMAL İLKOKULU 2014-2015 ÖĞRETİM YIL FEN VE TEKNOLOJİ DERSİ 2. DÖNEM 1. SINAV SORULARI</w:t>
      </w:r>
    </w:p>
    <w:p w:rsidR="00973A87" w:rsidRDefault="00973A87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973A87" w:rsidRDefault="00973A87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973A87" w:rsidRPr="00A829B8" w:rsidRDefault="00973A87" w:rsidP="00B76E9A">
      <w:pPr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>KUVVET, ATMOSFER, GÜRÜLTÜ, ÇÖZÜNME, DALGALAR,  DOĞAL,</w:t>
      </w:r>
    </w:p>
    <w:p w:rsidR="00973A87" w:rsidRPr="00A829B8" w:rsidRDefault="00973A87" w:rsidP="00B76E9A">
      <w:pPr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 xml:space="preserve"> MADDEDİR, ÇEKİRDEK, YAPAY, IŞIK, TAŞ KÜRE, TİTREŞİM, DOĞRULAR,</w:t>
      </w:r>
    </w:p>
    <w:p w:rsidR="00973A87" w:rsidRPr="00A829B8" w:rsidRDefault="00973A87" w:rsidP="005C6C9A">
      <w:pPr>
        <w:jc w:val="center"/>
        <w:rPr>
          <w:rFonts w:ascii="Comic Sans MS" w:hAnsi="Comic Sans MS" w:cs="Comic Sans MS"/>
          <w:b/>
          <w:bCs/>
          <w:color w:val="7030A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boşlukları, yukarıda verilen kelimerle uygun olacak şekilde doldurunuz</w:t>
      </w:r>
      <w:r w:rsidRPr="00A829B8">
        <w:rPr>
          <w:rFonts w:ascii="Comic Sans MS" w:hAnsi="Comic Sans MS" w:cs="Comic Sans MS"/>
          <w:b/>
          <w:bCs/>
          <w:color w:val="00B050"/>
          <w:sz w:val="16"/>
          <w:szCs w:val="16"/>
        </w:rPr>
        <w:t>.</w:t>
      </w:r>
      <w:r w:rsidRPr="003159E6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973A87" w:rsidRPr="005C6C9A" w:rsidRDefault="00973A87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Hacmi ve kütlesi olan her varlık ........................................</w:t>
      </w:r>
    </w:p>
    <w:p w:rsidR="00973A87" w:rsidRPr="005C6C9A" w:rsidRDefault="00973A87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Katı maddelerin sıvı içinde dağılarak görünmez hale gelmesine....................................    denir.</w:t>
      </w:r>
    </w:p>
    <w:p w:rsidR="00973A87" w:rsidRPr="005C6C9A" w:rsidRDefault="00973A87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,</w:t>
      </w:r>
      <w:r w:rsidRPr="005C6C9A">
        <w:rPr>
          <w:rFonts w:ascii="Comic Sans MS" w:hAnsi="Comic Sans MS" w:cs="Comic Sans MS"/>
          <w:color w:val="000000"/>
        </w:rPr>
        <w:t xml:space="preserve"> .................................... cisimlerin hareket etmesini sağlar</w:t>
      </w:r>
    </w:p>
    <w:p w:rsidR="00973A87" w:rsidRPr="005C6C9A" w:rsidRDefault="00973A87" w:rsidP="005C6C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Ses………</w:t>
      </w:r>
      <w:r>
        <w:rPr>
          <w:rFonts w:ascii="Comic Sans MS" w:hAnsi="Comic Sans MS" w:cs="Comic Sans MS"/>
        </w:rPr>
        <w:t>……….</w:t>
      </w:r>
      <w:r w:rsidRPr="005C6C9A">
        <w:rPr>
          <w:rFonts w:ascii="Comic Sans MS" w:hAnsi="Comic Sans MS" w:cs="Comic Sans MS"/>
        </w:rPr>
        <w:t>…halinde,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ışık ise………</w:t>
      </w:r>
      <w:r>
        <w:rPr>
          <w:rFonts w:ascii="Comic Sans MS" w:hAnsi="Comic Sans MS" w:cs="Comic Sans MS"/>
        </w:rPr>
        <w:t>…….</w:t>
      </w:r>
      <w:r w:rsidRPr="005C6C9A">
        <w:rPr>
          <w:rFonts w:ascii="Comic Sans MS" w:hAnsi="Comic Sans MS" w:cs="Comic Sans MS"/>
        </w:rPr>
        <w:t xml:space="preserve">…boyunca yayılır. </w:t>
      </w:r>
    </w:p>
    <w:p w:rsidR="00973A87" w:rsidRPr="005C6C9A" w:rsidRDefault="00973A87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 Zil sesi ……………………………. ses kaynağıdır.</w:t>
      </w:r>
    </w:p>
    <w:p w:rsidR="00973A87" w:rsidRPr="005C6C9A" w:rsidRDefault="00973A87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Ses kirliliğine …………………………….. denir.</w:t>
      </w:r>
    </w:p>
    <w:p w:rsidR="00973A87" w:rsidRPr="005C6C9A" w:rsidRDefault="00973A87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Gök gürültüsü ………………………… ses kaynağıdır.</w:t>
      </w:r>
    </w:p>
    <w:p w:rsidR="00973A87" w:rsidRPr="005C6C9A" w:rsidRDefault="00973A87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Çevrelerine ışık veren cisimlere ………………… kaynağı denir.</w:t>
      </w:r>
    </w:p>
    <w:p w:rsidR="00973A87" w:rsidRPr="005C6C9A" w:rsidRDefault="00973A87" w:rsidP="00B76E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Düyayı çepeçevre saran gazlar topluluğuna ......................</w:t>
      </w:r>
      <w:r>
        <w:rPr>
          <w:rFonts w:ascii="Comic Sans MS" w:hAnsi="Comic Sans MS" w:cs="Comic Sans MS"/>
        </w:rPr>
        <w:t>............................</w:t>
      </w:r>
      <w:r w:rsidRPr="005C6C9A">
        <w:rPr>
          <w:rFonts w:ascii="Comic Sans MS" w:hAnsi="Comic Sans MS" w:cs="Comic Sans MS"/>
        </w:rPr>
        <w:t>adı verilir.</w:t>
      </w:r>
    </w:p>
    <w:p w:rsidR="00973A87" w:rsidRDefault="00973A87" w:rsidP="005C6C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Dünyanın en iç katmanına ......................</w:t>
      </w:r>
      <w:r w:rsidRPr="005C6C9A">
        <w:rPr>
          <w:rFonts w:ascii="Comic Sans MS" w:hAnsi="Comic Sans MS" w:cs="Comic Sans MS"/>
          <w:shd w:val="clear" w:color="auto" w:fill="FFFFFF"/>
        </w:rPr>
        <w:t xml:space="preserve"> denir.</w:t>
      </w:r>
    </w:p>
    <w:p w:rsidR="00973A87" w:rsidRDefault="00973A87" w:rsidP="005C6C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Comic Sans MS" w:hAnsi="Comic Sans MS" w:cs="Comic Sans MS"/>
          <w:shd w:val="clear" w:color="auto" w:fill="FFFFFF"/>
        </w:rPr>
        <w:t>…………………………………..……….  dünyamızın en ince katmanıdır.</w:t>
      </w:r>
    </w:p>
    <w:p w:rsidR="00973A87" w:rsidRDefault="00973A87" w:rsidP="00BA056B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Arial" w:hAnsi="Arial" w:cs="Arial"/>
        </w:rPr>
        <w:t>Sesin oluşmasında…………………… olması gerekir</w:t>
      </w:r>
      <w:r w:rsidRPr="002F088C">
        <w:rPr>
          <w:rFonts w:ascii="Arial" w:hAnsi="Arial" w:cs="Arial"/>
        </w:rPr>
        <w:t xml:space="preserve">.   </w:t>
      </w:r>
    </w:p>
    <w:p w:rsidR="00973A87" w:rsidRPr="00A829B8" w:rsidRDefault="00973A87" w:rsidP="00B76E9A">
      <w:pPr>
        <w:pStyle w:val="ListParagraph"/>
        <w:ind w:left="1005"/>
        <w:jc w:val="center"/>
        <w:rPr>
          <w:rFonts w:ascii="Comic Sans MS" w:hAnsi="Comic Sans MS" w:cs="Comic Sans MS"/>
          <w:color w:val="7030A0"/>
          <w:shd w:val="clear" w:color="auto" w:fill="FFFFFF"/>
        </w:rPr>
      </w:pP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>Doğru olanların başına (D), yanlış olanların başına (Y) koyunuz</w:t>
      </w:r>
      <w:r w:rsidRPr="00BA056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973A87" w:rsidRDefault="00973A87" w:rsidP="00BF45E4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Ekonomik yönden değer taşıyan minerallere maden adı verilir.</w:t>
      </w:r>
      <w:r>
        <w:rPr>
          <w:rFonts w:ascii="Comic Sans MS" w:hAnsi="Comic Sans MS" w:cs="Comic Sans MS"/>
        </w:rPr>
        <w:t xml:space="preserve">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Ay bir ışık kaynağıdır</w:t>
      </w:r>
      <w:r w:rsidRPr="005C6C9A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</w:rPr>
        <w:t xml:space="preserve">                       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BF45E4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Kuvvet cisimlerde şekil değişikliği yapmaz. </w:t>
      </w:r>
      <w:r>
        <w:rPr>
          <w:rFonts w:ascii="Comic Sans MS" w:hAnsi="Comic Sans MS" w:cs="Comic Sans MS"/>
        </w:rPr>
        <w:t xml:space="preserve">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BF45E4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Dünya'mızın dörtte üçünü karalar oluşturur.</w:t>
      </w:r>
      <w:r>
        <w:rPr>
          <w:rFonts w:ascii="Comic Sans MS" w:hAnsi="Comic Sans MS" w:cs="Comic Sans MS"/>
        </w:rPr>
        <w:t xml:space="preserve">                             (</w:t>
      </w:r>
      <w:r w:rsidRPr="005C6C9A">
        <w:rPr>
          <w:rFonts w:ascii="Comic Sans MS" w:hAnsi="Comic Sans MS" w:cs="Comic Sans MS"/>
        </w:rPr>
        <w:t xml:space="preserve">   )</w:t>
      </w:r>
    </w:p>
    <w:p w:rsidR="00973A87" w:rsidRDefault="00973A87" w:rsidP="008B6D70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Erozyonda toprak kaybı yaşanır.       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Ders çalışırken ışık tam gözümüze gelmelidir.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Sünger kuvvetin etkisi ortadan kalkınca eski haline dönmez.</w:t>
      </w:r>
      <w:r>
        <w:rPr>
          <w:rFonts w:ascii="Comic Sans MS" w:hAnsi="Comic Sans MS" w:cs="Comic Sans MS"/>
        </w:rPr>
        <w:t xml:space="preserve">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Su Küre Dünyanın görülebilir katmanlarındandır.</w:t>
      </w:r>
      <w:r>
        <w:rPr>
          <w:rFonts w:ascii="Comic Sans MS" w:hAnsi="Comic Sans MS" w:cs="Comic Sans MS"/>
        </w:rPr>
        <w:t xml:space="preserve">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Ses ve ışık bir enerji türü değildir. </w:t>
      </w:r>
      <w:r>
        <w:rPr>
          <w:rFonts w:ascii="Comic Sans MS" w:hAnsi="Comic Sans MS" w:cs="Comic Sans MS"/>
        </w:rPr>
        <w:t xml:space="preserve">   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Ses kaynağına yaklaşırsak sesin şiddeti azalır.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Işık bir maddedir.</w:t>
      </w:r>
      <w:r>
        <w:rPr>
          <w:rFonts w:ascii="Comic Sans MS" w:hAnsi="Comic Sans MS" w:cs="Comic Sans MS"/>
        </w:rPr>
        <w:t xml:space="preserve">                                              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Megafon bir ses yükseltme cihazıdır. </w:t>
      </w:r>
      <w:r>
        <w:rPr>
          <w:rFonts w:ascii="Comic Sans MS" w:hAnsi="Comic Sans MS" w:cs="Comic Sans MS"/>
        </w:rPr>
        <w:t xml:space="preserve">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56733E">
      <w:pPr>
        <w:pStyle w:val="ListParagraph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973A87" w:rsidRDefault="00973A87" w:rsidP="0056733E">
      <w:pPr>
        <w:pStyle w:val="ListParagraph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  <w:sectPr w:rsidR="00973A87" w:rsidSect="00853168">
          <w:pgSz w:w="11906" w:h="16838"/>
          <w:pgMar w:top="284" w:right="0" w:bottom="284" w:left="113" w:header="708" w:footer="708" w:gutter="0"/>
          <w:cols w:space="708"/>
          <w:docGrid w:linePitch="360"/>
        </w:sectPr>
      </w:pPr>
    </w:p>
    <w:p w:rsidR="00973A87" w:rsidRPr="00A829B8" w:rsidRDefault="00973A87" w:rsidP="00720B7F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color w:val="00B050"/>
        </w:rPr>
      </w:pPr>
      <w:r>
        <w:rPr>
          <w:rFonts w:ascii="Comic Sans MS" w:hAnsi="Comic Sans MS" w:cs="Comic Sans MS"/>
        </w:rPr>
        <w:t xml:space="preserve">   </w:t>
      </w:r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SES</w:t>
      </w:r>
      <w:r w:rsidRPr="00A829B8">
        <w:rPr>
          <w:rFonts w:ascii="Comic Sans MS" w:hAnsi="Comic Sans MS" w:cs="Comic Sans MS"/>
          <w:color w:val="00B050"/>
        </w:rPr>
        <w:t xml:space="preserve"> kaynaklarını doğal ya da yapay  oluşlarına                       .     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 xml:space="preserve">)  koyarak gruplayınız.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5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686"/>
        <w:gridCol w:w="708"/>
        <w:gridCol w:w="709"/>
      </w:tblGrid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SES KAYNAĞI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gök gürültüsü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kamyon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bağıran sokak satıcısı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Kuzu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deniz dalgaları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şelaleden akan su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maçta bağıran insanlar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Araba kornası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zil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kedi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rüzgar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papağan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ambulans sireni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horoz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keman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973A87" w:rsidRPr="00034178" w:rsidRDefault="00973A87" w:rsidP="0003417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IŞIK</w:t>
      </w:r>
      <w:r w:rsidRPr="00A829B8">
        <w:rPr>
          <w:rFonts w:ascii="Comic Sans MS" w:hAnsi="Comic Sans MS" w:cs="Comic Sans MS"/>
          <w:color w:val="00B050"/>
        </w:rPr>
        <w:t xml:space="preserve"> kaynaklarını doğal yada yapay              oluşlarına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>) koyarak gruplayınız.</w:t>
      </w:r>
      <w:r w:rsidRPr="00034178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119"/>
        <w:gridCol w:w="708"/>
        <w:gridCol w:w="709"/>
      </w:tblGrid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IŞIK KAYNAĞI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mum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el feneri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Güneş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gaz lambası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meşale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Ateş böceği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 xml:space="preserve">trafik lambası 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projeksiyon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şimşek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deniz feneri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araba farı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halojen lamba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yıldızlar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ampul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florasan lamba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973A87" w:rsidRPr="00A829B8" w:rsidRDefault="00973A87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soruların doğru seçeneğini bularak işaretleyiniz.</w:t>
      </w:r>
      <w:r w:rsidRPr="00BA056B">
        <w:rPr>
          <w:rFonts w:ascii="Comic Sans MS" w:hAnsi="Comic Sans MS" w:cs="Comic Sans MS"/>
          <w:b/>
          <w:bCs/>
        </w:rPr>
        <w:t xml:space="preserve">               </w:t>
      </w:r>
      <w:r>
        <w:rPr>
          <w:rFonts w:ascii="Comic Sans MS" w:hAnsi="Comic Sans MS" w:cs="Comic Sans MS"/>
          <w:b/>
          <w:bCs/>
        </w:rPr>
        <w:t xml:space="preserve">  </w:t>
      </w:r>
      <w:r w:rsidRPr="00A829B8">
        <w:rPr>
          <w:rFonts w:ascii="Comic Sans MS" w:hAnsi="Comic Sans MS" w:cs="Comic Sans MS"/>
          <w:b/>
          <w:bCs/>
          <w:color w:val="7030A0"/>
        </w:rPr>
        <w:t>(Her bir sorunun doğru cevapı 3 puan)</w:t>
      </w:r>
    </w:p>
    <w:p w:rsidR="00973A87" w:rsidRDefault="00973A87" w:rsidP="00C8710C">
      <w:pPr>
        <w:tabs>
          <w:tab w:val="left" w:pos="4260"/>
        </w:tabs>
        <w:spacing w:line="240" w:lineRule="auto"/>
        <w:ind w:left="142"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  <w:b/>
          <w:bCs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1</w:t>
      </w:r>
      <w:r w:rsidRPr="00A829B8">
        <w:rPr>
          <w:rFonts w:ascii="Comic Sans MS" w:hAnsi="Comic Sans MS" w:cs="Comic Sans MS"/>
          <w:color w:val="FF0000"/>
        </w:rPr>
        <w:t>)</w:t>
      </w:r>
      <w:r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>Yer kabuğunun yapısını oluşturan taş ve kayalara………………….            denir.   Boş bırakılan yere aşağıdakilerden hangisi gelmelidir?</w:t>
      </w:r>
    </w:p>
    <w:p w:rsidR="00973A87" w:rsidRDefault="00973A87" w:rsidP="00F134C7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A) kayaç                            B) maden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C) mineral                          D) toprak</w:t>
      </w:r>
    </w:p>
    <w:p w:rsidR="00973A87" w:rsidRPr="00A829B8" w:rsidRDefault="00973A87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b/>
          <w:bCs/>
          <w:color w:val="0070C0"/>
          <w:u w:val="single"/>
        </w:rPr>
      </w:pPr>
      <w:r w:rsidRPr="00A829B8">
        <w:rPr>
          <w:rFonts w:ascii="Comic Sans MS" w:hAnsi="Comic Sans MS" w:cs="Comic Sans MS"/>
          <w:b/>
          <w:bCs/>
          <w:color w:val="FF0000"/>
        </w:rPr>
        <w:t>2</w:t>
      </w:r>
      <w:r w:rsidRPr="00A829B8">
        <w:rPr>
          <w:rFonts w:ascii="Comic Sans MS" w:hAnsi="Comic Sans MS" w:cs="Comic Sans MS"/>
          <w:color w:val="FF0000"/>
        </w:rPr>
        <w:t>.)</w:t>
      </w:r>
      <w:r w:rsidRPr="00C44808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>Aşağıdakilerden hangisi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geçmişte kullanılan  aydınlatma    araçlarından  değildir?</w:t>
      </w:r>
    </w:p>
    <w:p w:rsidR="00973A87" w:rsidRPr="00C44808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</w:rPr>
      </w:pPr>
      <w:r w:rsidRPr="00C44808">
        <w:rPr>
          <w:rFonts w:ascii="Comic Sans MS" w:hAnsi="Comic Sans MS" w:cs="Comic Sans MS"/>
          <w:b/>
          <w:bCs/>
        </w:rPr>
        <w:t xml:space="preserve">  A) </w:t>
      </w:r>
      <w:r w:rsidRPr="00C44808">
        <w:rPr>
          <w:rFonts w:ascii="Comic Sans MS" w:hAnsi="Comic Sans MS" w:cs="Comic Sans MS"/>
        </w:rPr>
        <w:t>Halojen lamba</w:t>
      </w:r>
      <w:r w:rsidRPr="00C44808">
        <w:rPr>
          <w:rFonts w:ascii="Comic Sans MS" w:hAnsi="Comic Sans MS" w:cs="Comic Sans MS"/>
          <w:b/>
          <w:bCs/>
        </w:rPr>
        <w:t xml:space="preserve">              </w:t>
      </w:r>
      <w:r>
        <w:rPr>
          <w:rFonts w:ascii="Comic Sans MS" w:hAnsi="Comic Sans MS" w:cs="Comic Sans MS"/>
          <w:b/>
          <w:bCs/>
        </w:rPr>
        <w:t xml:space="preserve"> </w:t>
      </w:r>
      <w:r w:rsidRPr="00C44808">
        <w:rPr>
          <w:rFonts w:ascii="Comic Sans MS" w:hAnsi="Comic Sans MS" w:cs="Comic Sans MS"/>
          <w:b/>
          <w:bCs/>
        </w:rPr>
        <w:t xml:space="preserve"> B)</w:t>
      </w:r>
      <w:r w:rsidRPr="00C44808">
        <w:rPr>
          <w:rFonts w:ascii="Comic Sans MS" w:hAnsi="Comic Sans MS" w:cs="Comic Sans MS"/>
        </w:rPr>
        <w:t xml:space="preserve">Mum  </w:t>
      </w:r>
      <w:r w:rsidRPr="00C44808">
        <w:rPr>
          <w:rFonts w:ascii="Comic Sans MS" w:hAnsi="Comic Sans MS" w:cs="Comic Sans MS"/>
          <w:b/>
          <w:bCs/>
        </w:rPr>
        <w:t xml:space="preserve">   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C44808">
        <w:rPr>
          <w:rFonts w:ascii="Comic Sans MS" w:hAnsi="Comic Sans MS" w:cs="Comic Sans MS"/>
          <w:b/>
          <w:bCs/>
        </w:rPr>
        <w:t xml:space="preserve">  C) </w:t>
      </w:r>
      <w:r w:rsidRPr="00C44808">
        <w:rPr>
          <w:rFonts w:ascii="Comic Sans MS" w:hAnsi="Comic Sans MS" w:cs="Comic Sans MS"/>
        </w:rPr>
        <w:t xml:space="preserve">Meşale  </w:t>
      </w:r>
      <w:r w:rsidRPr="00C44808">
        <w:rPr>
          <w:rFonts w:ascii="Comic Sans MS" w:hAnsi="Comic Sans MS" w:cs="Comic Sans MS"/>
          <w:b/>
          <w:bCs/>
        </w:rPr>
        <w:t xml:space="preserve">       </w:t>
      </w:r>
      <w:r>
        <w:rPr>
          <w:rFonts w:ascii="Comic Sans MS" w:hAnsi="Comic Sans MS" w:cs="Comic Sans MS"/>
          <w:b/>
          <w:bCs/>
        </w:rPr>
        <w:t xml:space="preserve">               </w:t>
      </w:r>
      <w:r w:rsidRPr="00C44808">
        <w:rPr>
          <w:rFonts w:ascii="Comic Sans MS" w:hAnsi="Comic Sans MS" w:cs="Comic Sans MS"/>
          <w:b/>
          <w:bCs/>
        </w:rPr>
        <w:t xml:space="preserve">D) </w:t>
      </w:r>
      <w:r w:rsidRPr="00C44808">
        <w:rPr>
          <w:rFonts w:ascii="Comic Sans MS" w:hAnsi="Comic Sans MS" w:cs="Comic Sans MS"/>
        </w:rPr>
        <w:t>Gaz lambası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973A87" w:rsidRPr="00952371" w:rsidRDefault="00973A87" w:rsidP="00192C0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952371">
        <w:rPr>
          <w:rFonts w:ascii="Comic Sans MS" w:hAnsi="Comic Sans MS" w:cs="Comic Sans MS"/>
          <w:b/>
          <w:bCs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3.)</w:t>
      </w:r>
      <w:r w:rsidRPr="00BA056B">
        <w:rPr>
          <w:rFonts w:ascii="Comic Sans MS" w:hAnsi="Comic Sans MS" w:cs="Comic Sans MS"/>
          <w:b/>
          <w:bCs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0070C0"/>
        </w:rPr>
        <w:t>Aşağıda verilen ifadelerden hangisi yanlıştır?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 w:rsidRPr="0095237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952371">
        <w:rPr>
          <w:rFonts w:ascii="Comic Sans MS" w:hAnsi="Comic Sans MS" w:cs="Comic Sans MS"/>
        </w:rPr>
        <w:t>A)  Ses bir enerji türüdür.</w:t>
      </w:r>
      <w:r>
        <w:rPr>
          <w:rFonts w:ascii="Comic Sans MS" w:hAnsi="Comic Sans MS" w:cs="Comic Sans MS"/>
        </w:rPr>
        <w:t xml:space="preserve"> 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 w:rsidRPr="00952371">
        <w:rPr>
          <w:rFonts w:ascii="Comic Sans MS" w:hAnsi="Comic Sans MS" w:cs="Comic Sans MS"/>
        </w:rPr>
        <w:t xml:space="preserve"> B)  Ses üreten cisimler titreşirler.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C)  Ses kaynağından uzaklaştıkça sesin şiddeti artar.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D)  Bazı cisimlerin ürettiği sesleri duyamayız.</w:t>
      </w:r>
    </w:p>
    <w:p w:rsidR="00973A87" w:rsidRPr="00A829B8" w:rsidRDefault="00973A87" w:rsidP="00C8710C">
      <w:pPr>
        <w:autoSpaceDE w:val="0"/>
        <w:autoSpaceDN w:val="0"/>
        <w:adjustRightInd w:val="0"/>
        <w:ind w:left="142" w:hanging="142"/>
        <w:rPr>
          <w:rFonts w:ascii="Comic Sans MS" w:hAnsi="Comic Sans MS" w:cs="Comic Sans MS"/>
          <w:b/>
          <w:bCs/>
          <w:color w:val="0070C0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Dunyanin Ic Katmanlari Hakkinda Bilgi Merakettiklerimiznet" style="position:absolute;left:0;text-align:left;margin-left:304.85pt;margin-top:19.9pt;width:109.5pt;height:105pt;z-index:251658240;visibility:visible" wrapcoords="-148 0 -148 21446 21600 21446 21600 0 -148 0">
            <v:imagedata r:id="rId5" o:title=""/>
            <w10:wrap type="through"/>
          </v:shape>
        </w:pict>
      </w:r>
      <w:r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52371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4</w:t>
      </w:r>
      <w:r w:rsidRPr="00A829B8">
        <w:rPr>
          <w:rFonts w:ascii="Comic Sans MS" w:hAnsi="Comic Sans MS" w:cs="Comic Sans MS"/>
          <w:color w:val="0070C0"/>
        </w:rPr>
        <w:t xml:space="preserve">)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Hareketli bir cisme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hareketi yönünde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kuvvet                                                 uygulanırsa  aşağıdakilerden  hangisi  gerçekleşir? </w:t>
      </w:r>
    </w:p>
    <w:p w:rsidR="00973A87" w:rsidRPr="00DC38D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</w:t>
      </w:r>
      <w:r w:rsidRPr="00DC38D1">
        <w:rPr>
          <w:rFonts w:ascii="Comic Sans MS" w:hAnsi="Comic Sans MS" w:cs="Comic Sans MS"/>
        </w:rPr>
        <w:t>A) Yön değiştirir   B) Hızlanır   C) Yavaşlar    D) Durur</w:t>
      </w:r>
    </w:p>
    <w:p w:rsidR="00973A87" w:rsidRPr="00A829B8" w:rsidRDefault="00973A87" w:rsidP="00720B7F">
      <w:pPr>
        <w:rPr>
          <w:rFonts w:ascii="Comic Sans MS" w:hAnsi="Comic Sans MS" w:cs="Comic Sans MS"/>
          <w:b/>
          <w:bCs/>
          <w:color w:val="0070C0"/>
        </w:rPr>
      </w:pPr>
      <w:r w:rsidRPr="00DC38D1">
        <w:rPr>
          <w:rFonts w:ascii="Comic Sans MS" w:hAnsi="Comic Sans MS" w:cs="Comic Sans MS"/>
          <w:b/>
          <w:bCs/>
        </w:rPr>
        <w:t xml:space="preserve">     </w:t>
      </w:r>
      <w:r w:rsidRPr="00A829B8">
        <w:rPr>
          <w:rFonts w:ascii="Comic Sans MS" w:hAnsi="Comic Sans MS" w:cs="Comic Sans MS"/>
          <w:b/>
          <w:bCs/>
          <w:color w:val="FF0000"/>
        </w:rPr>
        <w:t>5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Aşağıdaki seçeneklerin hangisinde verilen                </w:t>
      </w:r>
    </w:p>
    <w:p w:rsidR="00973A87" w:rsidRPr="00A829B8" w:rsidRDefault="00973A87" w:rsidP="00720B7F">
      <w:pPr>
        <w:rPr>
          <w:rFonts w:ascii="Comic Sans MS" w:hAnsi="Comic Sans MS" w:cs="Comic Sans MS"/>
          <w:b/>
          <w:bCs/>
          <w:color w:val="0070C0"/>
        </w:rPr>
      </w:pPr>
      <w:r w:rsidRPr="00A829B8">
        <w:rPr>
          <w:rFonts w:ascii="Comic Sans MS" w:hAnsi="Comic Sans MS" w:cs="Comic Sans MS"/>
          <w:b/>
          <w:bCs/>
          <w:color w:val="0070C0"/>
        </w:rPr>
        <w:t xml:space="preserve">    maddeler büyükten küçüğe doğru sıralanmıştır</w:t>
      </w:r>
      <w:hyperlink r:id="rId6" w:tgtFrame="_blank" w:history="1">
        <w:r w:rsidRPr="00A829B8">
          <w:rPr>
            <w:rStyle w:val="Hyperlink"/>
            <w:rFonts w:ascii="Comic Sans MS" w:hAnsi="Comic Sans MS" w:cs="Comic Sans MS"/>
            <w:b/>
            <w:bCs/>
            <w:color w:val="0070C0"/>
          </w:rPr>
          <w:t>?</w:t>
        </w:r>
      </w:hyperlink>
      <w:r w:rsidRPr="00A829B8">
        <w:rPr>
          <w:rFonts w:ascii="Comic Sans MS" w:hAnsi="Comic Sans MS" w:cs="Comic Sans MS"/>
          <w:b/>
          <w:bCs/>
          <w:color w:val="0070C0"/>
        </w:rPr>
        <w:t xml:space="preserve"> </w:t>
      </w:r>
    </w:p>
    <w:p w:rsidR="00973A87" w:rsidRPr="00DC38D1" w:rsidRDefault="00973A87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A) Kayaç, taş, çakıl, kum      B) Taş, çakıl, kayaç, kum </w:t>
      </w:r>
    </w:p>
    <w:p w:rsidR="00973A87" w:rsidRPr="00DC38D1" w:rsidRDefault="00973A87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C) Çakıl, kayaç, kum, taş       D) Kayaç, taş, kum, çakıl</w:t>
      </w:r>
    </w:p>
    <w:p w:rsidR="00973A87" w:rsidRPr="00A829B8" w:rsidRDefault="00973A87" w:rsidP="00A524AB">
      <w:pPr>
        <w:pStyle w:val="NoSpacing"/>
        <w:rPr>
          <w:rFonts w:ascii="Comic Sans MS" w:hAnsi="Comic Sans MS" w:cs="Comic Sans MS"/>
          <w:color w:val="0070C0"/>
        </w:rPr>
      </w:pPr>
      <w:r>
        <w:rPr>
          <w:rFonts w:ascii="Comic Sans MS" w:hAnsi="Comic Sans MS" w:cs="Comic Sans MS"/>
          <w:b/>
          <w:bCs/>
          <w:color w:val="FF0000"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FF0000"/>
        </w:rPr>
        <w:t>6)</w:t>
      </w:r>
      <w:r>
        <w:rPr>
          <w:rFonts w:ascii="Comic Sans MS" w:hAnsi="Comic Sans MS" w:cs="Comic Sans MS"/>
          <w:b/>
          <w:bCs/>
          <w:color w:val="FF0000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 xml:space="preserve">Aşağıda verilen hacim ve kütle eşitliklerinden </w:t>
      </w:r>
    </w:p>
    <w:p w:rsidR="00973A87" w:rsidRPr="00A829B8" w:rsidRDefault="00973A87" w:rsidP="00A524AB">
      <w:pPr>
        <w:pStyle w:val="NoSpacing"/>
        <w:rPr>
          <w:rFonts w:ascii="Comic Sans MS" w:hAnsi="Comic Sans MS" w:cs="Comic Sans MS"/>
          <w:b/>
          <w:bCs/>
          <w:color w:val="0070C0"/>
          <w:u w:val="single"/>
        </w:rPr>
      </w:pPr>
      <w:r w:rsidRPr="00A829B8">
        <w:rPr>
          <w:rFonts w:ascii="Comic Sans MS" w:hAnsi="Comic Sans MS" w:cs="Comic Sans MS"/>
          <w:color w:val="0070C0"/>
        </w:rPr>
        <w:t xml:space="preserve">       hangisi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yanlıştır?</w:t>
      </w:r>
    </w:p>
    <w:p w:rsidR="00973A87" w:rsidRDefault="00973A87" w:rsidP="00A524AB">
      <w:pPr>
        <w:pStyle w:val="NoSpacing"/>
        <w:rPr>
          <w:rFonts w:ascii="Comic Sans MS" w:hAnsi="Comic Sans MS" w:cs="Comic Sans MS"/>
        </w:rPr>
      </w:pPr>
    </w:p>
    <w:p w:rsidR="00973A87" w:rsidRDefault="00973A87" w:rsidP="00A524AB">
      <w:pPr>
        <w:pStyle w:val="NoSpacing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 3 mL = 3000 L     </w:t>
      </w:r>
      <w:r w:rsidRPr="00A524AB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4000 g = 4 kg</w:t>
      </w:r>
    </w:p>
    <w:p w:rsidR="00973A87" w:rsidRDefault="00973A87" w:rsidP="00A524AB">
      <w:pPr>
        <w:pStyle w:val="NoSpacing"/>
        <w:ind w:left="360"/>
        <w:rPr>
          <w:rFonts w:ascii="Comic Sans MS" w:hAnsi="Comic Sans MS" w:cs="Comic Sans MS"/>
        </w:rPr>
      </w:pPr>
    </w:p>
    <w:p w:rsidR="00973A87" w:rsidRDefault="00973A87" w:rsidP="00A524AB">
      <w:pPr>
        <w:pStyle w:val="NoSpacing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 7 kg = 7000 g       </w:t>
      </w:r>
      <w:r w:rsidRPr="00A524AB">
        <w:rPr>
          <w:rFonts w:ascii="Comic Sans MS" w:hAnsi="Comic Sans MS" w:cs="Comic Sans MS"/>
          <w:b/>
          <w:bCs/>
        </w:rPr>
        <w:t>D</w:t>
      </w:r>
      <w:r>
        <w:rPr>
          <w:rFonts w:ascii="Comic Sans MS" w:hAnsi="Comic Sans MS" w:cs="Comic Sans MS"/>
        </w:rPr>
        <w:t>) 2000 mL = 2 L</w:t>
      </w:r>
    </w:p>
    <w:p w:rsidR="00973A87" w:rsidRDefault="00973A87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</w:p>
    <w:p w:rsidR="00973A87" w:rsidRPr="00A829B8" w:rsidRDefault="00973A87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noProof w:val="0"/>
          <w:color w:val="0070C0"/>
          <w:sz w:val="21"/>
          <w:szCs w:val="21"/>
          <w:lang w:eastAsia="tr-TR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21"/>
          <w:szCs w:val="21"/>
          <w:lang w:eastAsia="tr-TR"/>
        </w:rPr>
        <w:t xml:space="preserve">       </w:t>
      </w:r>
      <w:r w:rsidRPr="00A829B8">
        <w:rPr>
          <w:rFonts w:ascii="Comic Sans MS" w:hAnsi="Comic Sans MS" w:cs="Comic Sans MS"/>
          <w:b/>
          <w:bCs/>
          <w:color w:val="FF0000"/>
        </w:rPr>
        <w:t>7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Kayaçları oluşturan ve farklılaşmasını sağlayan  yapı aşağıdakilerden hangisidir?</w:t>
      </w:r>
    </w:p>
    <w:p w:rsidR="00973A87" w:rsidRDefault="00973A87" w:rsidP="00BF45E4">
      <w:r>
        <w:rPr>
          <w:rFonts w:ascii="Comic Sans MS" w:hAnsi="Comic Sans MS" w:cs="Comic Sans MS"/>
        </w:rPr>
        <w:t xml:space="preserve">    </w:t>
      </w:r>
      <w:r w:rsidRPr="00DC38D1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>)taş</w:t>
      </w:r>
      <w:r>
        <w:t xml:space="preserve">      </w:t>
      </w:r>
      <w:r>
        <w:rPr>
          <w:rFonts w:ascii="Comic Sans MS" w:hAnsi="Comic Sans MS" w:cs="Comic Sans MS"/>
        </w:rPr>
        <w:t xml:space="preserve">      </w:t>
      </w:r>
      <w:r w:rsidRPr="00DC38D1">
        <w:rPr>
          <w:rFonts w:ascii="Comic Sans MS" w:hAnsi="Comic Sans MS" w:cs="Comic Sans MS"/>
        </w:rPr>
        <w:t xml:space="preserve">B) </w:t>
      </w:r>
      <w:r>
        <w:rPr>
          <w:rFonts w:ascii="Comic Sans MS" w:hAnsi="Comic Sans MS" w:cs="Comic Sans MS"/>
        </w:rPr>
        <w:t xml:space="preserve">maden        </w:t>
      </w:r>
      <w:r w:rsidRPr="00DC38D1">
        <w:rPr>
          <w:rFonts w:ascii="Comic Sans MS" w:hAnsi="Comic Sans MS" w:cs="Comic Sans MS"/>
        </w:rPr>
        <w:t xml:space="preserve">C) </w:t>
      </w:r>
      <w:r w:rsidRPr="00BF45E4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Pr="00BF45E4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k</w:t>
      </w:r>
      <w:r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ütle</w:t>
      </w:r>
      <w:r>
        <w:rPr>
          <w:rFonts w:ascii="Comic Sans MS" w:hAnsi="Comic Sans MS" w:cs="Comic Sans MS"/>
        </w:rPr>
        <w:t xml:space="preserve">        </w:t>
      </w:r>
      <w:r w:rsidRPr="00DC38D1">
        <w:rPr>
          <w:rFonts w:ascii="Comic Sans MS" w:hAnsi="Comic Sans MS" w:cs="Comic Sans MS"/>
        </w:rPr>
        <w:t xml:space="preserve">D) </w:t>
      </w:r>
      <w:r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mineral</w:t>
      </w:r>
    </w:p>
    <w:p w:rsidR="00973A87" w:rsidRPr="00A829B8" w:rsidRDefault="00973A87" w:rsidP="00C8710C">
      <w:pPr>
        <w:shd w:val="clear" w:color="auto" w:fill="FFFFFF"/>
        <w:spacing w:before="100" w:beforeAutospacing="1" w:after="100" w:afterAutospacing="1" w:line="240" w:lineRule="auto"/>
        <w:ind w:left="284" w:hanging="142"/>
        <w:rPr>
          <w:rFonts w:ascii="Comic Sans MS" w:hAnsi="Comic Sans MS" w:cs="Comic Sans MS"/>
          <w:b/>
          <w:bCs/>
          <w:color w:val="0070C0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18"/>
          <w:szCs w:val="18"/>
          <w:lang w:eastAsia="tr-TR"/>
        </w:rPr>
        <w:t xml:space="preserve">          </w:t>
      </w:r>
      <w:r w:rsidRPr="00A829B8">
        <w:rPr>
          <w:rFonts w:ascii="Comic Sans MS" w:hAnsi="Comic Sans MS" w:cs="Comic Sans MS"/>
          <w:b/>
          <w:bCs/>
          <w:color w:val="FF0000"/>
        </w:rPr>
        <w:t>8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 verilenlerden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kaç tanesi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  kayaçların toprağa dönüşmesinde etkilidir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?</w:t>
      </w:r>
    </w:p>
    <w:p w:rsidR="00973A87" w:rsidRPr="00A829B8" w:rsidRDefault="00973A87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sz w:val="16"/>
          <w:szCs w:val="16"/>
        </w:rPr>
        <w:t xml:space="preserve">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 rüzgar aşındırması</w:t>
      </w:r>
      <w:r w:rsidRPr="00A829B8">
        <w:rPr>
          <w:color w:val="002060"/>
          <w:sz w:val="16"/>
          <w:szCs w:val="16"/>
        </w:rPr>
        <w:t xml:space="preserve"> </w:t>
      </w:r>
      <w:r w:rsidRPr="00A829B8">
        <w:rPr>
          <w:b/>
          <w:bCs/>
          <w:color w:val="002060"/>
          <w:sz w:val="16"/>
          <w:szCs w:val="16"/>
        </w:rPr>
        <w:t xml:space="preserve">       </w:t>
      </w:r>
      <w:r w:rsidRPr="00A829B8">
        <w:rPr>
          <w:rFonts w:ascii="Comic Sans MS" w:hAnsi="Comic Sans MS" w:cs="Comic Sans MS"/>
          <w:color w:val="002060"/>
        </w:rPr>
        <w:t xml:space="preserve">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*ani sıcaklık değişimi</w:t>
      </w:r>
      <w:r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        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* yağmur suyu </w:t>
      </w:r>
      <w:r w:rsidRPr="00A829B8">
        <w:rPr>
          <w:rFonts w:ascii="Comic Sans MS" w:hAnsi="Comic Sans MS" w:cs="Comic Sans MS"/>
          <w:color w:val="002060"/>
        </w:rPr>
        <w:t xml:space="preserve">     </w:t>
      </w:r>
    </w:p>
    <w:p w:rsidR="00973A87" w:rsidRPr="00A829B8" w:rsidRDefault="00973A87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    * ay ışığı         </w:t>
      </w:r>
      <w:r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</w:t>
      </w:r>
      <w:r w:rsidRPr="00A829B8">
        <w:rPr>
          <w:rFonts w:ascii="Comic Sans MS" w:hAnsi="Comic Sans MS" w:cs="Comic Sans MS"/>
          <w:color w:val="002060"/>
        </w:rPr>
        <w:t xml:space="preserve">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*bitki köklerinin kayaçları delmesi       </w:t>
      </w:r>
      <w:r w:rsidRPr="00A829B8">
        <w:rPr>
          <w:rFonts w:ascii="Comic Sans MS" w:hAnsi="Comic Sans MS" w:cs="Comic Sans MS"/>
          <w:color w:val="002060"/>
        </w:rPr>
        <w:t xml:space="preserve">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 atık maddeler</w:t>
      </w:r>
    </w:p>
    <w:p w:rsidR="00973A87" w:rsidRPr="00336471" w:rsidRDefault="00973A87" w:rsidP="001D7268">
      <w:r>
        <w:rPr>
          <w:rFonts w:ascii="Comic Sans MS" w:hAnsi="Comic Sans MS" w:cs="Comic Sans MS"/>
        </w:rPr>
        <w:t xml:space="preserve">    </w:t>
      </w:r>
      <w:r w:rsidRPr="001D726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)5</w:t>
      </w:r>
      <w:r>
        <w:t xml:space="preserve">      </w:t>
      </w:r>
      <w:r>
        <w:rPr>
          <w:rFonts w:ascii="Comic Sans MS" w:hAnsi="Comic Sans MS" w:cs="Comic Sans MS"/>
        </w:rPr>
        <w:t xml:space="preserve">      </w:t>
      </w:r>
      <w:r w:rsidRPr="001D726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       </w:t>
      </w:r>
      <w:r w:rsidRPr="001D7268">
        <w:rPr>
          <w:rFonts w:ascii="Comic Sans MS" w:hAnsi="Comic Sans MS" w:cs="Comic Sans MS"/>
          <w:b/>
          <w:bCs/>
        </w:rPr>
        <w:t>C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3</w:t>
      </w:r>
      <w:r>
        <w:rPr>
          <w:rFonts w:ascii="Comic Sans MS" w:hAnsi="Comic Sans MS" w:cs="Comic Sans MS"/>
        </w:rPr>
        <w:t xml:space="preserve">       </w:t>
      </w:r>
      <w:r w:rsidRPr="001D7268">
        <w:rPr>
          <w:rFonts w:ascii="Comic Sans MS" w:hAnsi="Comic Sans MS" w:cs="Comic Sans MS"/>
          <w:b/>
          <w:bCs/>
        </w:rPr>
        <w:t xml:space="preserve"> D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2</w:t>
      </w:r>
    </w:p>
    <w:p w:rsidR="00973A87" w:rsidRPr="00A829B8" w:rsidRDefault="00973A87" w:rsidP="00F31853">
      <w:pPr>
        <w:spacing w:line="240" w:lineRule="auto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32" o:spid="_x0000_s1027" type="#_x0000_t22" alt="Papirüs" style="position:absolute;margin-left:94.05pt;margin-top:-65pt;width:99.75pt;height:235.9pt;rotation:-90;z-index:251657216;visibility:visible" adj="1294" fillcolor="#d8d8d8">
            <v:fill recolor="t"/>
            <v:stroke dashstyle="1 1" endcap="round"/>
            <v:textbox style="mso-next-textbox:#AutoShape 32">
              <w:txbxContent>
                <w:p w:rsidR="00973A87" w:rsidRPr="00A829B8" w:rsidRDefault="00973A87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color w:val="FF0000"/>
                    </w:rPr>
                    <w:t xml:space="preserve"> </w:t>
                  </w:r>
                  <w:r w:rsidRPr="00A829B8">
                    <w:rPr>
                      <w:b/>
                      <w:bCs/>
                      <w:color w:val="FF0000"/>
                    </w:rPr>
                    <w:t>I-</w:t>
                  </w:r>
                  <w:r w:rsidRPr="00A829B8">
                    <w:rPr>
                      <w:color w:val="00B0F0"/>
                    </w:rPr>
                    <w:t xml:space="preserve"> Ses ,titreşim sonucu oluşur.                                                                </w:t>
                  </w:r>
                  <w:r w:rsidRPr="00A829B8">
                    <w:rPr>
                      <w:color w:val="00B0F0"/>
                      <w:sz w:val="2"/>
                      <w:szCs w:val="2"/>
                    </w:rPr>
                    <w:t xml:space="preserve">    </w:t>
                  </w:r>
                  <w:r w:rsidRPr="00A829B8">
                    <w:rPr>
                      <w:b/>
                      <w:bCs/>
                      <w:color w:val="FF0000"/>
                    </w:rPr>
                    <w:t>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cisimden aynı sesi duyarız.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Bazı canlılar sesleri daha iyi duyar.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IV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ses kaynaktan çıkar .       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V-</w:t>
                  </w:r>
                  <w:r w:rsidRPr="00A829B8">
                    <w:rPr>
                      <w:color w:val="00B0F0"/>
                    </w:rPr>
                    <w:t>Ses, kirlilik oluşturmaz.</w:t>
                  </w:r>
                </w:p>
                <w:p w:rsidR="00973A87" w:rsidRPr="00A829B8" w:rsidRDefault="00973A87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b/>
                      <w:bCs/>
                      <w:color w:val="FF0000"/>
                    </w:rPr>
                    <w:t>VI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>su sesi yapay bir sestir.</w:t>
                  </w:r>
                </w:p>
                <w:p w:rsidR="00973A87" w:rsidRPr="003D696A" w:rsidRDefault="00973A87" w:rsidP="003D696A"/>
                <w:p w:rsidR="00973A87" w:rsidRPr="003D696A" w:rsidRDefault="00973A87" w:rsidP="003D696A">
                  <w:r w:rsidRPr="003D696A">
                    <w:t xml:space="preserve">                        </w:t>
                  </w:r>
                </w:p>
              </w:txbxContent>
            </v:textbox>
          </v:shape>
        </w:pict>
      </w:r>
      <w:r w:rsidRPr="00A829B8">
        <w:rPr>
          <w:rFonts w:ascii="Comic Sans MS" w:hAnsi="Comic Sans MS" w:cs="Comic Sans MS"/>
          <w:b/>
          <w:bCs/>
          <w:color w:val="FF0000"/>
          <w:sz w:val="24"/>
          <w:szCs w:val="24"/>
        </w:rPr>
        <w:t>9)</w:t>
      </w:r>
    </w:p>
    <w:p w:rsidR="00973A87" w:rsidRPr="004B3821" w:rsidRDefault="00973A87" w:rsidP="00F31853">
      <w:pPr>
        <w:rPr>
          <w:rFonts w:ascii="Comic Sans MS" w:hAnsi="Comic Sans MS" w:cs="Comic Sans MS"/>
        </w:rPr>
      </w:pPr>
    </w:p>
    <w:p w:rsidR="00973A87" w:rsidRDefault="00973A87" w:rsidP="00952371">
      <w:pPr>
        <w:rPr>
          <w:rFonts w:ascii="Comic Sans MS" w:hAnsi="Comic Sans MS" w:cs="Comic Sans MS"/>
          <w:sz w:val="22"/>
          <w:szCs w:val="22"/>
        </w:rPr>
      </w:pPr>
    </w:p>
    <w:p w:rsidR="00973A87" w:rsidRPr="004534E8" w:rsidRDefault="00973A87" w:rsidP="00952371">
      <w:pPr>
        <w:rPr>
          <w:rFonts w:ascii="Comic Sans MS" w:hAnsi="Comic Sans MS" w:cs="Comic Sans MS"/>
          <w:sz w:val="22"/>
          <w:szCs w:val="22"/>
        </w:rPr>
      </w:pPr>
    </w:p>
    <w:p w:rsidR="00973A87" w:rsidRPr="00A829B8" w:rsidRDefault="00973A87" w:rsidP="00A524AB">
      <w:pPr>
        <w:rPr>
          <w:rFonts w:ascii="Arial" w:hAnsi="Arial" w:cs="Arial"/>
          <w:b/>
          <w:bCs/>
          <w:color w:val="0070C0"/>
        </w:rPr>
      </w:pPr>
      <w:r w:rsidRPr="00A829B8">
        <w:rPr>
          <w:rFonts w:ascii="Arial" w:hAnsi="Arial" w:cs="Arial"/>
          <w:b/>
          <w:bCs/>
          <w:color w:val="0070C0"/>
        </w:rPr>
        <w:t>Yukarıdaki ifadelerden  yanlış olanlar, hangi seçenekte</w:t>
      </w:r>
    </w:p>
    <w:p w:rsidR="00973A87" w:rsidRPr="00A829B8" w:rsidRDefault="00973A87" w:rsidP="00A524AB">
      <w:pPr>
        <w:rPr>
          <w:rFonts w:ascii="Arial" w:hAnsi="Arial" w:cs="Arial"/>
          <w:b/>
          <w:bCs/>
          <w:color w:val="0070C0"/>
        </w:rPr>
      </w:pPr>
      <w:r w:rsidRPr="00A829B8">
        <w:rPr>
          <w:rFonts w:ascii="Arial" w:hAnsi="Arial" w:cs="Arial"/>
          <w:b/>
          <w:bCs/>
          <w:color w:val="0070C0"/>
        </w:rPr>
        <w:t xml:space="preserve"> bir arada verilmiştir?</w:t>
      </w:r>
    </w:p>
    <w:p w:rsidR="00973A87" w:rsidRPr="002F088C" w:rsidRDefault="00973A87" w:rsidP="00A524AB">
      <w:pPr>
        <w:rPr>
          <w:rFonts w:ascii="Arial" w:hAnsi="Arial" w:cs="Arial"/>
          <w:b/>
          <w:bCs/>
        </w:rPr>
      </w:pPr>
      <w:r w:rsidRPr="002F088C">
        <w:rPr>
          <w:rFonts w:ascii="Arial" w:hAnsi="Arial" w:cs="Arial"/>
          <w:b/>
          <w:bCs/>
        </w:rPr>
        <w:t xml:space="preserve">A)   II- III-VI   </w:t>
      </w:r>
      <w:r>
        <w:rPr>
          <w:rFonts w:ascii="Arial" w:hAnsi="Arial" w:cs="Arial"/>
          <w:b/>
          <w:bCs/>
        </w:rPr>
        <w:t xml:space="preserve"> </w:t>
      </w:r>
      <w:r w:rsidRPr="002F088C">
        <w:rPr>
          <w:rFonts w:ascii="Arial" w:hAnsi="Arial" w:cs="Arial"/>
          <w:b/>
          <w:bCs/>
        </w:rPr>
        <w:t xml:space="preserve"> B) I- III-V 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C) V- VI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  D) II-V-VI</w:t>
      </w:r>
    </w:p>
    <w:p w:rsidR="00973A87" w:rsidRPr="00A829B8" w:rsidRDefault="00973A87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0070C0"/>
          <w:sz w:val="21"/>
          <w:szCs w:val="21"/>
          <w:lang w:eastAsia="tr-TR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24"/>
          <w:szCs w:val="24"/>
          <w:lang w:eastAsia="tr-TR"/>
        </w:rPr>
        <w:t>10)</w:t>
      </w:r>
      <w:r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Pr="00A829B8">
        <w:rPr>
          <w:rFonts w:ascii="Comic Sans MS" w:hAnsi="Comic Sans MS" w:cs="Comic Sans MS"/>
          <w:b/>
          <w:bCs/>
          <w:noProof w:val="0"/>
          <w:color w:val="0070C0"/>
          <w:sz w:val="21"/>
          <w:szCs w:val="21"/>
          <w:lang w:eastAsia="tr-TR"/>
        </w:rPr>
        <w:t>Yanan bir odunun, paslanan bir demirin yapısı değişir. Bu olaylar aşağıdakilerden hangisine örnek olarak verilebilir?</w:t>
      </w:r>
    </w:p>
    <w:p w:rsidR="00973A87" w:rsidRPr="00CD3EAA" w:rsidRDefault="00973A87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</w:pP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A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donmaya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B)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 erimeye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C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bozunmaya </w:t>
      </w:r>
      <w:r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>D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D)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çürümeye</w:t>
      </w:r>
    </w:p>
    <w:p w:rsidR="00973A87" w:rsidRDefault="00973A87" w:rsidP="002F6926">
      <w:pPr>
        <w:tabs>
          <w:tab w:val="left" w:pos="360"/>
        </w:tabs>
        <w:rPr>
          <w:rFonts w:ascii="Comic Sans MS" w:hAnsi="Comic Sans MS" w:cs="Comic Sans MS"/>
          <w:b/>
          <w:bCs/>
          <w:sz w:val="22"/>
          <w:szCs w:val="22"/>
        </w:rPr>
      </w:pPr>
      <w:bookmarkStart w:id="0" w:name="_GoBack"/>
      <w:bookmarkEnd w:id="0"/>
    </w:p>
    <w:p w:rsidR="00973A87" w:rsidRPr="00A829B8" w:rsidRDefault="00973A87" w:rsidP="002F6926">
      <w:pPr>
        <w:tabs>
          <w:tab w:val="left" w:pos="360"/>
        </w:tabs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</w:pPr>
      <w:r w:rsidRPr="00A829B8">
        <w:rPr>
          <w:rFonts w:ascii="Comic Sans MS" w:hAnsi="Comic Sans MS" w:cs="Comic Sans MS"/>
          <w:b/>
          <w:bCs/>
          <w:color w:val="0070C0"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Dünya’nın katmanlarını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  <w:u w:val="single"/>
        </w:rPr>
        <w:t>dıştan-içe doğru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</w:t>
      </w:r>
    </w:p>
    <w:p w:rsidR="00973A87" w:rsidRPr="00A829B8" w:rsidRDefault="00973A87" w:rsidP="002F6926">
      <w:pPr>
        <w:tabs>
          <w:tab w:val="left" w:pos="360"/>
        </w:tabs>
        <w:rPr>
          <w:rFonts w:ascii="Comic Sans MS" w:hAnsi="Comic Sans MS" w:cs="Comic Sans MS"/>
          <w:b/>
          <w:bCs/>
          <w:color w:val="7030A0"/>
          <w:sz w:val="22"/>
          <w:szCs w:val="22"/>
        </w:rPr>
      </w:pPr>
      <w:r w:rsidRPr="00A829B8"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  <w:t xml:space="preserve">diğer isimleri ile birlikte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</w:t>
      </w:r>
      <w:r w:rsidRPr="00A829B8">
        <w:rPr>
          <w:rFonts w:ascii="Comic Sans MS" w:hAnsi="Comic Sans MS" w:cs="Comic Sans MS"/>
          <w:b/>
          <w:bCs/>
          <w:color w:val="7030A0"/>
          <w:sz w:val="22"/>
          <w:szCs w:val="22"/>
        </w:rPr>
        <w:t>(10 Puan)</w:t>
      </w:r>
    </w:p>
    <w:p w:rsidR="00973A87" w:rsidRDefault="00973A87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973A87" w:rsidRDefault="00973A87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973A87" w:rsidRDefault="00973A87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973A87" w:rsidRDefault="00973A87" w:rsidP="002F6926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1</w:t>
      </w:r>
      <w:r>
        <w:rPr>
          <w:rFonts w:ascii="Comic Sans MS" w:hAnsi="Comic Sans MS" w:cs="Comic Sans MS"/>
        </w:rPr>
        <w:t>………………………………………………………(…………………………………………)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2</w:t>
      </w:r>
      <w:r>
        <w:rPr>
          <w:rFonts w:ascii="Comic Sans MS" w:hAnsi="Comic Sans MS" w:cs="Comic Sans MS"/>
        </w:rPr>
        <w:t>………………………………………………………(………………………………………)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3</w:t>
      </w:r>
      <w:r>
        <w:rPr>
          <w:rFonts w:ascii="Comic Sans MS" w:hAnsi="Comic Sans MS" w:cs="Comic Sans MS"/>
        </w:rPr>
        <w:t>……………………………………………………(…………………………………………)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4</w:t>
      </w:r>
      <w:r>
        <w:rPr>
          <w:rFonts w:ascii="Comic Sans MS" w:hAnsi="Comic Sans MS" w:cs="Comic Sans MS"/>
        </w:rPr>
        <w:t>……………………………………………………(…………………………………………)</w:t>
      </w:r>
    </w:p>
    <w:p w:rsidR="00973A87" w:rsidRPr="00C44808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5</w:t>
      </w:r>
      <w:r>
        <w:rPr>
          <w:rFonts w:ascii="Comic Sans MS" w:hAnsi="Comic Sans MS" w:cs="Comic Sans MS"/>
        </w:rPr>
        <w:t>……………………………………………………(…………………………………………)</w:t>
      </w:r>
    </w:p>
    <w:p w:rsidR="00973A87" w:rsidRPr="00A829B8" w:rsidRDefault="00973A87" w:rsidP="00EF7D0B">
      <w:pPr>
        <w:jc w:val="center"/>
        <w:rPr>
          <w:rFonts w:ascii="Comic Sans MS" w:hAnsi="Comic Sans MS" w:cs="Comic Sans MS"/>
          <w:b/>
          <w:bCs/>
          <w:color w:val="00B05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 cevaplayınız</w:t>
      </w:r>
    </w:p>
    <w:p w:rsidR="00973A87" w:rsidRPr="00A829B8" w:rsidRDefault="00973A87" w:rsidP="000A5847">
      <w:pPr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color w:val="7030A0"/>
        </w:rPr>
        <w:t>( her bir sorunun doğru cevabı 2 puan)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1.</w:t>
      </w:r>
      <w:r>
        <w:rPr>
          <w:rFonts w:ascii="Comic Sans MS" w:hAnsi="Comic Sans MS" w:cs="Comic Sans MS"/>
        </w:rPr>
        <w:t xml:space="preserve"> Dünya’nın en soğuk katmanı hangisidir?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2.</w:t>
      </w:r>
      <w:r>
        <w:rPr>
          <w:rFonts w:ascii="Comic Sans MS" w:hAnsi="Comic Sans MS" w:cs="Comic Sans MS"/>
        </w:rPr>
        <w:t xml:space="preserve"> Kayaçlar nasıl oluşmuştur?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……………………………………………………………………………………………………….…………………………………………………………………………………………………..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3.</w:t>
      </w:r>
      <w:r>
        <w:rPr>
          <w:rFonts w:ascii="Comic Sans MS" w:hAnsi="Comic Sans MS" w:cs="Comic Sans MS"/>
        </w:rPr>
        <w:t xml:space="preserve"> Dünya’nın en kalın katmanı hangisidir?</w:t>
      </w:r>
    </w:p>
    <w:p w:rsidR="00973A87" w:rsidRPr="005C6C9A" w:rsidRDefault="00973A87" w:rsidP="003E41AE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………………………………………………………………………………… </w:t>
      </w:r>
      <w:hyperlink r:id="rId7" w:history="1">
        <w:r w:rsidRPr="0033369D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973A87" w:rsidRPr="005C6C9A" w:rsidRDefault="00973A87" w:rsidP="003E41AE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hyperlink r:id="rId8" w:history="1">
        <w:r w:rsidRPr="0033369D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973A87" w:rsidRPr="005C6C9A" w:rsidRDefault="00973A87" w:rsidP="001166D9">
      <w:pPr>
        <w:spacing w:line="240" w:lineRule="auto"/>
        <w:rPr>
          <w:rFonts w:ascii="Comic Sans MS" w:hAnsi="Comic Sans MS" w:cs="Comic Sans MS"/>
        </w:rPr>
      </w:pPr>
    </w:p>
    <w:sectPr w:rsidR="00973A87" w:rsidRPr="005C6C9A" w:rsidSect="00FB1E06">
      <w:type w:val="continuous"/>
      <w:pgSz w:w="11906" w:h="16838"/>
      <w:pgMar w:top="284" w:right="0" w:bottom="284" w:left="11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B30D8"/>
    <w:multiLevelType w:val="hybridMultilevel"/>
    <w:tmpl w:val="4DB45612"/>
    <w:lvl w:ilvl="0" w:tplc="4B464F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E310B"/>
    <w:multiLevelType w:val="hybridMultilevel"/>
    <w:tmpl w:val="5D866DEA"/>
    <w:lvl w:ilvl="0" w:tplc="36E419FC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CCD70E8"/>
    <w:multiLevelType w:val="hybridMultilevel"/>
    <w:tmpl w:val="518498AE"/>
    <w:lvl w:ilvl="0" w:tplc="88B40828">
      <w:numFmt w:val="bullet"/>
      <w:lvlText w:val=""/>
      <w:lvlJc w:val="left"/>
      <w:pPr>
        <w:ind w:left="64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5" w:hanging="360"/>
      </w:pPr>
      <w:rPr>
        <w:rFonts w:ascii="Wingdings" w:hAnsi="Wingdings" w:cs="Wingdings" w:hint="default"/>
      </w:rPr>
    </w:lvl>
  </w:abstractNum>
  <w:abstractNum w:abstractNumId="3">
    <w:nsid w:val="301F4666"/>
    <w:multiLevelType w:val="hybridMultilevel"/>
    <w:tmpl w:val="62CA35B6"/>
    <w:lvl w:ilvl="0" w:tplc="E8EAFA70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37CE7"/>
    <w:multiLevelType w:val="hybridMultilevel"/>
    <w:tmpl w:val="E4F42AB8"/>
    <w:lvl w:ilvl="0" w:tplc="18AE3F8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223CC"/>
    <w:multiLevelType w:val="hybridMultilevel"/>
    <w:tmpl w:val="C4B86BAA"/>
    <w:lvl w:ilvl="0" w:tplc="F1ACEFF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0487"/>
    <w:multiLevelType w:val="hybridMultilevel"/>
    <w:tmpl w:val="06622E0C"/>
    <w:lvl w:ilvl="0" w:tplc="7362FCC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F1A47"/>
    <w:multiLevelType w:val="hybridMultilevel"/>
    <w:tmpl w:val="1472D466"/>
    <w:lvl w:ilvl="0" w:tplc="D1F43930">
      <w:start w:val="1"/>
      <w:numFmt w:val="bullet"/>
      <w:lvlText w:val=""/>
      <w:lvlJc w:val="left"/>
      <w:pPr>
        <w:ind w:left="1005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9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A7A5A"/>
    <w:multiLevelType w:val="multilevel"/>
    <w:tmpl w:val="5EB0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68AB3733"/>
    <w:multiLevelType w:val="multilevel"/>
    <w:tmpl w:val="B88E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5EF3223"/>
    <w:multiLevelType w:val="hybridMultilevel"/>
    <w:tmpl w:val="5D9ED958"/>
    <w:lvl w:ilvl="0" w:tplc="E2848246">
      <w:start w:val="2"/>
      <w:numFmt w:val="upperLetter"/>
      <w:lvlText w:val="%1-"/>
      <w:lvlJc w:val="left"/>
      <w:pPr>
        <w:tabs>
          <w:tab w:val="num" w:pos="607"/>
        </w:tabs>
        <w:ind w:left="607" w:hanging="4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168"/>
    <w:rsid w:val="00034178"/>
    <w:rsid w:val="00037C88"/>
    <w:rsid w:val="00070D7E"/>
    <w:rsid w:val="000A51B4"/>
    <w:rsid w:val="000A5847"/>
    <w:rsid w:val="000D5F6E"/>
    <w:rsid w:val="000F412C"/>
    <w:rsid w:val="0011178C"/>
    <w:rsid w:val="001166D9"/>
    <w:rsid w:val="001878C9"/>
    <w:rsid w:val="00192C03"/>
    <w:rsid w:val="001D7268"/>
    <w:rsid w:val="00201B51"/>
    <w:rsid w:val="00223158"/>
    <w:rsid w:val="00245F5D"/>
    <w:rsid w:val="002534AF"/>
    <w:rsid w:val="0027549F"/>
    <w:rsid w:val="002D6487"/>
    <w:rsid w:val="002F088C"/>
    <w:rsid w:val="002F6926"/>
    <w:rsid w:val="003159E6"/>
    <w:rsid w:val="0033369D"/>
    <w:rsid w:val="00336471"/>
    <w:rsid w:val="003D696A"/>
    <w:rsid w:val="003E41AE"/>
    <w:rsid w:val="00417EFB"/>
    <w:rsid w:val="004534E8"/>
    <w:rsid w:val="00456D8B"/>
    <w:rsid w:val="004B3821"/>
    <w:rsid w:val="00523F70"/>
    <w:rsid w:val="0056733E"/>
    <w:rsid w:val="005C2766"/>
    <w:rsid w:val="005C6C9A"/>
    <w:rsid w:val="005F1765"/>
    <w:rsid w:val="006732BA"/>
    <w:rsid w:val="00720B7F"/>
    <w:rsid w:val="007536D4"/>
    <w:rsid w:val="00767E4C"/>
    <w:rsid w:val="00815290"/>
    <w:rsid w:val="00853168"/>
    <w:rsid w:val="00867182"/>
    <w:rsid w:val="00871DF8"/>
    <w:rsid w:val="008A633A"/>
    <w:rsid w:val="008B2F55"/>
    <w:rsid w:val="008B6D70"/>
    <w:rsid w:val="008F0885"/>
    <w:rsid w:val="00921EE1"/>
    <w:rsid w:val="00952371"/>
    <w:rsid w:val="00965FAE"/>
    <w:rsid w:val="00973A87"/>
    <w:rsid w:val="00983473"/>
    <w:rsid w:val="00987FD8"/>
    <w:rsid w:val="009A26DC"/>
    <w:rsid w:val="009B19CF"/>
    <w:rsid w:val="00A0570D"/>
    <w:rsid w:val="00A46B29"/>
    <w:rsid w:val="00A524AB"/>
    <w:rsid w:val="00A829B8"/>
    <w:rsid w:val="00AA3545"/>
    <w:rsid w:val="00B133B8"/>
    <w:rsid w:val="00B221D1"/>
    <w:rsid w:val="00B76E9A"/>
    <w:rsid w:val="00B90B3C"/>
    <w:rsid w:val="00BA056B"/>
    <w:rsid w:val="00BB5C0E"/>
    <w:rsid w:val="00BF0813"/>
    <w:rsid w:val="00BF45E4"/>
    <w:rsid w:val="00C0255F"/>
    <w:rsid w:val="00C15684"/>
    <w:rsid w:val="00C44808"/>
    <w:rsid w:val="00C81503"/>
    <w:rsid w:val="00C8710C"/>
    <w:rsid w:val="00CD3EAA"/>
    <w:rsid w:val="00CF1C3F"/>
    <w:rsid w:val="00D359BF"/>
    <w:rsid w:val="00D77FF7"/>
    <w:rsid w:val="00DB07D4"/>
    <w:rsid w:val="00DC38D1"/>
    <w:rsid w:val="00DE4DD1"/>
    <w:rsid w:val="00EF7D0B"/>
    <w:rsid w:val="00F134C7"/>
    <w:rsid w:val="00F245DC"/>
    <w:rsid w:val="00F31853"/>
    <w:rsid w:val="00F73EC0"/>
    <w:rsid w:val="00F75726"/>
    <w:rsid w:val="00FB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73EC0"/>
    <w:pPr>
      <w:spacing w:before="200" w:after="200" w:line="276" w:lineRule="auto"/>
    </w:pPr>
    <w:rPr>
      <w:rFonts w:cs="Calibri"/>
      <w:noProof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C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3EC0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3EC0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3EC0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73EC0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73EC0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73EC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73EC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73EC0"/>
    <w:pPr>
      <w:spacing w:before="3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C0"/>
    <w:rPr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73EC0"/>
    <w:rPr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73EC0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73EC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73EC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F73EC0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F73EC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73EC0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73EC0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73EC0"/>
    <w:rPr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F73EC0"/>
    <w:rPr>
      <w:b/>
      <w:bCs/>
    </w:rPr>
  </w:style>
  <w:style w:type="character" w:styleId="Emphasis">
    <w:name w:val="Emphasis"/>
    <w:basedOn w:val="DefaultParagraphFont"/>
    <w:uiPriority w:val="99"/>
    <w:qFormat/>
    <w:rsid w:val="00F73EC0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F73EC0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F73EC0"/>
    <w:rPr>
      <w:sz w:val="20"/>
      <w:szCs w:val="20"/>
    </w:rPr>
  </w:style>
  <w:style w:type="paragraph" w:styleId="ListParagraph">
    <w:name w:val="List Paragraph"/>
    <w:basedOn w:val="Normal"/>
    <w:uiPriority w:val="99"/>
    <w:qFormat/>
    <w:rsid w:val="00F73EC0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F73EC0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F73EC0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73EC0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73EC0"/>
    <w:rPr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F73EC0"/>
    <w:rPr>
      <w:i/>
      <w:iCs/>
      <w:color w:val="243F60"/>
    </w:rPr>
  </w:style>
  <w:style w:type="character" w:styleId="IntenseEmphasis">
    <w:name w:val="Intense Emphasis"/>
    <w:basedOn w:val="DefaultParagraphFont"/>
    <w:uiPriority w:val="99"/>
    <w:qFormat/>
    <w:rsid w:val="00F73EC0"/>
    <w:rPr>
      <w:b/>
      <w:bCs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F73EC0"/>
    <w:rPr>
      <w:b/>
      <w:bCs/>
      <w:color w:val="4F81BD"/>
    </w:rPr>
  </w:style>
  <w:style w:type="character" w:styleId="IntenseReference">
    <w:name w:val="Intense Reference"/>
    <w:basedOn w:val="DefaultParagraphFont"/>
    <w:uiPriority w:val="99"/>
    <w:qFormat/>
    <w:rsid w:val="00F73EC0"/>
    <w:rPr>
      <w:b/>
      <w:bCs/>
      <w:i/>
      <w:iCs/>
      <w:caps/>
      <w:color w:val="4F81BD"/>
    </w:rPr>
  </w:style>
  <w:style w:type="character" w:styleId="BookTitle">
    <w:name w:val="Book Title"/>
    <w:basedOn w:val="DefaultParagraphFont"/>
    <w:uiPriority w:val="99"/>
    <w:qFormat/>
    <w:rsid w:val="00F73EC0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99"/>
    <w:qFormat/>
    <w:rsid w:val="00F73EC0"/>
    <w:pPr>
      <w:outlineLvl w:val="9"/>
    </w:pPr>
  </w:style>
  <w:style w:type="paragraph" w:customStyle="1" w:styleId="AralkYok1">
    <w:name w:val="Aralık Yok1"/>
    <w:uiPriority w:val="99"/>
    <w:rsid w:val="00853168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A633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633A"/>
    <w:rPr>
      <w:rFonts w:ascii="Tahoma" w:hAnsi="Tahoma" w:cs="Tahoma"/>
      <w:noProof/>
      <w:sz w:val="16"/>
      <w:szCs w:val="16"/>
      <w:lang w:val="tr-TR"/>
    </w:rPr>
  </w:style>
  <w:style w:type="table" w:styleId="TableGrid">
    <w:name w:val="Table Grid"/>
    <w:basedOn w:val="TableNormal"/>
    <w:uiPriority w:val="99"/>
    <w:rsid w:val="000F412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F412C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70D7E"/>
    <w:pPr>
      <w:spacing w:before="0" w:after="0" w:line="24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paragraph" w:styleId="BodyTextIndent">
    <w:name w:val="Body Text Indent"/>
    <w:basedOn w:val="Normal"/>
    <w:link w:val="BodyTextIndentChar"/>
    <w:uiPriority w:val="99"/>
    <w:rsid w:val="00070D7E"/>
    <w:pPr>
      <w:spacing w:before="0" w:after="0" w:line="240" w:lineRule="auto"/>
      <w:ind w:left="510"/>
      <w:jc w:val="both"/>
    </w:pPr>
    <w:rPr>
      <w:rFonts w:ascii="Times New Roman" w:eastAsia="Times New Roman" w:hAnsi="Times New Roman" w:cs="Times New Roman"/>
      <w:noProof w:val="0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character" w:styleId="Hyperlink">
    <w:name w:val="Hyperlink"/>
    <w:basedOn w:val="DefaultParagraphFont"/>
    <w:uiPriority w:val="99"/>
    <w:rsid w:val="00DC38D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DC38D1"/>
    <w:pPr>
      <w:spacing w:before="0" w:after="15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badge1">
    <w:name w:val="badge1"/>
    <w:basedOn w:val="DefaultParagraphFont"/>
    <w:uiPriority w:val="99"/>
    <w:rsid w:val="00DC38D1"/>
    <w:rPr>
      <w:b/>
      <w:bCs/>
      <w:color w:val="FFFFFF"/>
      <w:sz w:val="18"/>
      <w:szCs w:val="18"/>
      <w:shd w:val="clear" w:color="auto" w:fill="auto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40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1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1405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41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41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414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41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4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40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1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1406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41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41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41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41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900</Words>
  <Characters>5136</Characters>
  <Application>Microsoft Office Outlook</Application>
  <DocSecurity>0</DocSecurity>
  <Lines>0</Lines>
  <Paragraphs>0</Paragraphs>
  <ScaleCrop>false</ScaleCrop>
  <Company>Silentall.Com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edanur</cp:lastModifiedBy>
  <cp:revision>8</cp:revision>
  <cp:lastPrinted>2015-04-07T05:33:00Z</cp:lastPrinted>
  <dcterms:created xsi:type="dcterms:W3CDTF">2015-04-07T00:27:00Z</dcterms:created>
  <dcterms:modified xsi:type="dcterms:W3CDTF">2015-04-12T10:05:00Z</dcterms:modified>
</cp:coreProperties>
</file>